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0F" w:rsidRPr="00C4324A" w:rsidRDefault="00C4324A" w:rsidP="009A020F">
      <w:pPr>
        <w:spacing w:after="0" w:line="240" w:lineRule="auto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Little Wing - Jimi</w:t>
      </w:r>
      <w:r w:rsidR="0049118F">
        <w:rPr>
          <w:rFonts w:ascii="Courier New" w:hAnsi="Courier New" w:cs="Courier New"/>
          <w:b/>
        </w:rPr>
        <w:t xml:space="preserve"> H</w:t>
      </w:r>
      <w:r>
        <w:rPr>
          <w:rFonts w:ascii="Courier New" w:hAnsi="Courier New" w:cs="Courier New"/>
          <w:b/>
        </w:rPr>
        <w:t>endrix (Bass Tab)</w:t>
      </w:r>
    </w:p>
    <w:p w:rsidR="009A020F" w:rsidRPr="00C4324A" w:rsidRDefault="009A020F" w:rsidP="009A020F">
      <w:pPr>
        <w:spacing w:after="0" w:line="240" w:lineRule="auto"/>
        <w:rPr>
          <w:rFonts w:ascii="Courier New" w:hAnsi="Courier New" w:cs="Courier New"/>
          <w:b/>
        </w:rPr>
      </w:pPr>
    </w:p>
    <w:p w:rsidR="009A020F" w:rsidRPr="00C4324A" w:rsidRDefault="00C4324A" w:rsidP="009A020F">
      <w:pPr>
        <w:spacing w:after="0" w:line="240" w:lineRule="auto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Whole Song</w:t>
      </w:r>
      <w:r w:rsidR="005012E5" w:rsidRPr="00C4324A">
        <w:rPr>
          <w:rFonts w:ascii="Courier New" w:hAnsi="Courier New" w:cs="Courier New"/>
          <w:b/>
        </w:rPr>
        <w:t>:</w:t>
      </w:r>
    </w:p>
    <w:p w:rsidR="009A020F" w:rsidRPr="00C4324A" w:rsidRDefault="009A020F" w:rsidP="009A020F">
      <w:pPr>
        <w:spacing w:after="0" w:line="240" w:lineRule="auto"/>
        <w:rPr>
          <w:rFonts w:ascii="Courier New" w:hAnsi="Courier New" w:cs="Courier New"/>
        </w:rPr>
      </w:pPr>
      <w:r w:rsidRPr="00C4324A">
        <w:rPr>
          <w:rFonts w:ascii="Courier New" w:hAnsi="Courier New" w:cs="Courier New"/>
        </w:rPr>
        <w:t>G|----------</w:t>
      </w:r>
      <w:r w:rsidR="00C4324A">
        <w:rPr>
          <w:rFonts w:ascii="Courier New" w:hAnsi="Courier New" w:cs="Courier New"/>
        </w:rPr>
        <w:t>-</w:t>
      </w:r>
      <w:r w:rsidR="00097360">
        <w:rPr>
          <w:rFonts w:ascii="Courier New" w:hAnsi="Courier New" w:cs="Courier New"/>
        </w:rPr>
        <w:t>------------------------------------------------------|</w:t>
      </w:r>
    </w:p>
    <w:p w:rsidR="009A020F" w:rsidRPr="00C4324A" w:rsidRDefault="009A020F" w:rsidP="009A020F">
      <w:pPr>
        <w:spacing w:after="0" w:line="240" w:lineRule="auto"/>
        <w:rPr>
          <w:rFonts w:ascii="Courier New" w:hAnsi="Courier New" w:cs="Courier New"/>
        </w:rPr>
      </w:pPr>
      <w:r w:rsidRPr="00C4324A">
        <w:rPr>
          <w:rFonts w:ascii="Courier New" w:hAnsi="Courier New" w:cs="Courier New"/>
        </w:rPr>
        <w:t>D|-----</w:t>
      </w:r>
      <w:r w:rsidR="00097360">
        <w:rPr>
          <w:rFonts w:ascii="Courier New" w:hAnsi="Courier New" w:cs="Courier New"/>
        </w:rPr>
        <w:t>--</w:t>
      </w:r>
      <w:r w:rsidR="00C4324A">
        <w:rPr>
          <w:rFonts w:ascii="Courier New" w:hAnsi="Courier New" w:cs="Courier New"/>
        </w:rPr>
        <w:t>---</w:t>
      </w:r>
      <w:r w:rsidR="00097360">
        <w:rPr>
          <w:rFonts w:ascii="Courier New" w:hAnsi="Courier New" w:cs="Courier New"/>
        </w:rPr>
        <w:t>-------------------------------------------------------|</w:t>
      </w:r>
    </w:p>
    <w:p w:rsidR="009A020F" w:rsidRPr="00C4324A" w:rsidRDefault="009A020F" w:rsidP="009A020F">
      <w:pPr>
        <w:spacing w:after="0" w:line="240" w:lineRule="auto"/>
        <w:rPr>
          <w:rFonts w:ascii="Courier New" w:hAnsi="Courier New" w:cs="Courier New"/>
        </w:rPr>
      </w:pPr>
      <w:r w:rsidRPr="00C4324A">
        <w:rPr>
          <w:rFonts w:ascii="Courier New" w:hAnsi="Courier New" w:cs="Courier New"/>
        </w:rPr>
        <w:t>A</w:t>
      </w:r>
      <w:r w:rsidR="00C4324A">
        <w:rPr>
          <w:rFonts w:ascii="Courier New" w:hAnsi="Courier New" w:cs="Courier New"/>
        </w:rPr>
        <w:t>|------------</w:t>
      </w:r>
      <w:r w:rsidR="00097360">
        <w:rPr>
          <w:rFonts w:ascii="Courier New" w:hAnsi="Courier New" w:cs="Courier New"/>
        </w:rPr>
        <w:t>---------------------0-------0-0---------------------|</w:t>
      </w:r>
    </w:p>
    <w:p w:rsidR="009A020F" w:rsidRDefault="00C4324A" w:rsidP="009A020F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E|-</w:t>
      </w:r>
      <w:r w:rsidR="00097360"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</w:t>
      </w:r>
      <w:r w:rsidR="00097360">
        <w:rPr>
          <w:rFonts w:ascii="Courier New" w:hAnsi="Courier New" w:cs="Courier New"/>
        </w:rPr>
        <w:t>----0-0-</w:t>
      </w:r>
      <w:r>
        <w:rPr>
          <w:rFonts w:ascii="Courier New" w:hAnsi="Courier New" w:cs="Courier New"/>
        </w:rPr>
        <w:t>----</w:t>
      </w:r>
      <w:r w:rsidR="00097360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</w:t>
      </w:r>
      <w:r w:rsidR="00097360">
        <w:rPr>
          <w:rFonts w:ascii="Courier New" w:hAnsi="Courier New" w:cs="Courier New"/>
        </w:rPr>
        <w:t>-----3-3---------------------0-------0-0-----|</w:t>
      </w:r>
    </w:p>
    <w:p w:rsidR="00097360" w:rsidRDefault="00097360" w:rsidP="009A020F">
      <w:pPr>
        <w:spacing w:after="0" w:line="240" w:lineRule="auto"/>
        <w:rPr>
          <w:rFonts w:ascii="Courier New" w:hAnsi="Courier New" w:cs="Courier New"/>
        </w:rPr>
      </w:pPr>
      <w:bookmarkStart w:id="0" w:name="_GoBack"/>
      <w:bookmarkEnd w:id="0"/>
    </w:p>
    <w:p w:rsidR="00097360" w:rsidRPr="00C4324A" w:rsidRDefault="00097360" w:rsidP="00097360">
      <w:pPr>
        <w:spacing w:after="0" w:line="240" w:lineRule="auto"/>
        <w:rPr>
          <w:rFonts w:ascii="Courier New" w:hAnsi="Courier New" w:cs="Courier New"/>
        </w:rPr>
      </w:pPr>
      <w:r w:rsidRPr="00C4324A">
        <w:rPr>
          <w:rFonts w:ascii="Courier New" w:hAnsi="Courier New" w:cs="Courier New"/>
        </w:rPr>
        <w:t>G|----------</w:t>
      </w:r>
      <w:r>
        <w:rPr>
          <w:rFonts w:ascii="Courier New" w:hAnsi="Courier New" w:cs="Courier New"/>
        </w:rPr>
        <w:t>-------------------------------------------------------</w:t>
      </w:r>
      <w:r>
        <w:rPr>
          <w:rFonts w:ascii="Courier New" w:hAnsi="Courier New" w:cs="Courier New"/>
        </w:rPr>
        <w:t>----------</w:t>
      </w:r>
      <w:r>
        <w:rPr>
          <w:rFonts w:ascii="Courier New" w:hAnsi="Courier New" w:cs="Courier New"/>
        </w:rPr>
        <w:t>|</w:t>
      </w:r>
    </w:p>
    <w:p w:rsidR="00097360" w:rsidRPr="00C4324A" w:rsidRDefault="00097360" w:rsidP="00097360">
      <w:pPr>
        <w:spacing w:after="0" w:line="240" w:lineRule="auto"/>
        <w:rPr>
          <w:rFonts w:ascii="Courier New" w:hAnsi="Courier New" w:cs="Courier New"/>
        </w:rPr>
      </w:pPr>
      <w:r w:rsidRPr="00C4324A">
        <w:rPr>
          <w:rFonts w:ascii="Courier New" w:hAnsi="Courier New" w:cs="Courier New"/>
        </w:rPr>
        <w:t>D|-----</w:t>
      </w:r>
      <w:r>
        <w:rPr>
          <w:rFonts w:ascii="Courier New" w:hAnsi="Courier New" w:cs="Courier New"/>
        </w:rPr>
        <w:t>----------------------------------------------------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-0---0---</w:t>
      </w:r>
      <w:r>
        <w:rPr>
          <w:rFonts w:ascii="Courier New" w:hAnsi="Courier New" w:cs="Courier New"/>
        </w:rPr>
        <w:t>0-</w:t>
      </w:r>
      <w:r>
        <w:rPr>
          <w:rFonts w:ascii="Courier New" w:hAnsi="Courier New" w:cs="Courier New"/>
        </w:rPr>
        <w:t>|</w:t>
      </w:r>
    </w:p>
    <w:p w:rsidR="00097360" w:rsidRPr="00C4324A" w:rsidRDefault="00097360" w:rsidP="00097360">
      <w:pPr>
        <w:spacing w:after="0" w:line="240" w:lineRule="auto"/>
        <w:rPr>
          <w:rFonts w:ascii="Courier New" w:hAnsi="Courier New" w:cs="Courier New"/>
        </w:rPr>
      </w:pPr>
      <w:r w:rsidRPr="00C4324A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|-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-------------</w:t>
      </w:r>
      <w:r>
        <w:rPr>
          <w:rFonts w:ascii="Courier New" w:hAnsi="Courier New" w:cs="Courier New"/>
        </w:rPr>
        <w:t>----------</w:t>
      </w:r>
      <w:r>
        <w:rPr>
          <w:rFonts w:ascii="Courier New" w:hAnsi="Courier New" w:cs="Courier New"/>
        </w:rPr>
        <w:t>|</w:t>
      </w:r>
    </w:p>
    <w:p w:rsidR="00097360" w:rsidRPr="00C4324A" w:rsidRDefault="00097360" w:rsidP="00097360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E|-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-----------</w:t>
      </w:r>
      <w:r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----------</w:t>
      </w:r>
      <w:r>
        <w:rPr>
          <w:rFonts w:ascii="Courier New" w:hAnsi="Courier New" w:cs="Courier New"/>
        </w:rPr>
        <w:t>|</w:t>
      </w:r>
    </w:p>
    <w:p w:rsidR="00097360" w:rsidRPr="00C4324A" w:rsidRDefault="00097360" w:rsidP="009A020F">
      <w:pPr>
        <w:spacing w:after="0" w:line="240" w:lineRule="auto"/>
        <w:rPr>
          <w:rFonts w:ascii="Courier New" w:hAnsi="Courier New" w:cs="Courier New"/>
        </w:rPr>
      </w:pPr>
    </w:p>
    <w:p w:rsidR="009A020F" w:rsidRPr="00C4324A" w:rsidRDefault="009A020F" w:rsidP="009A020F">
      <w:pPr>
        <w:spacing w:after="0" w:line="240" w:lineRule="auto"/>
        <w:rPr>
          <w:rFonts w:ascii="Courier New" w:hAnsi="Courier New" w:cs="Courier New"/>
          <w:b/>
        </w:rPr>
      </w:pPr>
    </w:p>
    <w:sectPr w:rsidR="009A020F" w:rsidRPr="00C4324A" w:rsidSect="009A020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DC"/>
    <w:rsid w:val="000241DC"/>
    <w:rsid w:val="00054A1A"/>
    <w:rsid w:val="00097360"/>
    <w:rsid w:val="00193101"/>
    <w:rsid w:val="002413B2"/>
    <w:rsid w:val="003E7583"/>
    <w:rsid w:val="00436FDF"/>
    <w:rsid w:val="0049118F"/>
    <w:rsid w:val="004D3171"/>
    <w:rsid w:val="004E2AE9"/>
    <w:rsid w:val="005012E5"/>
    <w:rsid w:val="006265C1"/>
    <w:rsid w:val="00655795"/>
    <w:rsid w:val="006B2E75"/>
    <w:rsid w:val="006C1785"/>
    <w:rsid w:val="007062C6"/>
    <w:rsid w:val="007B5404"/>
    <w:rsid w:val="009A020F"/>
    <w:rsid w:val="00A876AA"/>
    <w:rsid w:val="00C00DF6"/>
    <w:rsid w:val="00C4324A"/>
    <w:rsid w:val="00C739A5"/>
    <w:rsid w:val="00F23429"/>
    <w:rsid w:val="00FC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1D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1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B807DB3D.dotm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4</cp:revision>
  <cp:lastPrinted>2016-07-21T11:06:00Z</cp:lastPrinted>
  <dcterms:created xsi:type="dcterms:W3CDTF">2017-07-21T13:02:00Z</dcterms:created>
  <dcterms:modified xsi:type="dcterms:W3CDTF">2017-07-21T13:09:00Z</dcterms:modified>
</cp:coreProperties>
</file>